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Cramlington and Killingworth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Cramlington and Killingworth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Cramlington and Killingworth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Cramlington and Killingworth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Cramlington and Killingworth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Cramlington and Killingworth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65.8% </w:t>
      </w:r>
      <w:r w:rsidRPr="004747BF">
        <w:rPr>
          <w:rFonts w:ascii="Libre Franklin Light" w:eastAsia="Times New Roman" w:hAnsi="Libre Franklin Light" w:cs="Calibri Light"/>
        </w:rPr>
        <w:t xml:space="preserve">of those respondents classified as PGSI 8+ in Cramlington and Killingworth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Cramlington and Killingworth is estimated to be </w:t>
      </w:r>
      <w:r w:rsidRPr="00773DF7">
        <w:rPr>
          <w:rFonts w:ascii="Libre Franklin Light" w:eastAsia="Times New Roman" w:hAnsi="Libre Franklin Light" w:cs="Calibri Light"/>
          <w:b/>
          <w:bCs/>
          <w:color w:val="C45911" w:themeColor="accent2" w:themeShade="BF"/>
        </w:rPr>
        <w:t xml:space="preserve">£2,390,794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Cramlington and Killingworth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Cramlington and Killingworth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Cramlington and Killingworth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Cramlington and Killingworth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ramlington and Killingw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Cramlington and Killingworth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ramlington and Killingw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Cramlington and Killingworth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Cramlington and Killingworth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ramlington and Killingw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Cramlington and Killingworth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Cramlington and Killingworth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Cramlington and Killingworth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Cramlington and Killingworth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Cramlington and Killingworth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Cramlington and Killingworth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£2,390,794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Cramlington and Killingworth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£38,942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£805,345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£57,692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£16,226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£29,747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£1,442,842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£2,390,794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Cramlington and Killingworth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Cramlington and Killingworth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Cramlington and Killingworth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Cramlington and Killingworth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Cramlington and Killingworth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Cramlington and Killingworth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Cramlington and Killingworth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Cramlington and Killingworth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Cramlington and Killingworth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Cramlington and Killingworth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Cramlington and Killingworth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Cramlington and Killingworth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124578C-B973-4DBE-8CB6-FF378DD24F1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